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EB47" w14:textId="77777777" w:rsidR="000A66F6" w:rsidRDefault="000A66F6" w:rsidP="000A6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LEEK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fl.1464)</w:t>
      </w:r>
    </w:p>
    <w:p w14:paraId="77230265" w14:textId="77777777" w:rsidR="000A66F6" w:rsidRDefault="000A66F6" w:rsidP="000A6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Strood, Kent.</w:t>
      </w:r>
    </w:p>
    <w:p w14:paraId="151FC359" w14:textId="77777777" w:rsidR="000A66F6" w:rsidRDefault="000A66F6" w:rsidP="000A66F6">
      <w:pPr>
        <w:pStyle w:val="NoSpacing"/>
        <w:rPr>
          <w:rFonts w:cs="Times New Roman"/>
          <w:szCs w:val="24"/>
        </w:rPr>
      </w:pPr>
    </w:p>
    <w:p w14:paraId="7E95DB1C" w14:textId="77777777" w:rsidR="000A66F6" w:rsidRDefault="000A66F6" w:rsidP="000A66F6">
      <w:pPr>
        <w:pStyle w:val="NoSpacing"/>
        <w:rPr>
          <w:rFonts w:cs="Times New Roman"/>
          <w:szCs w:val="24"/>
        </w:rPr>
      </w:pPr>
    </w:p>
    <w:p w14:paraId="5603C0B3" w14:textId="77777777" w:rsidR="000A66F6" w:rsidRDefault="000A66F6" w:rsidP="000A6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1464</w:t>
      </w:r>
      <w:r>
        <w:rPr>
          <w:rFonts w:cs="Times New Roman"/>
          <w:szCs w:val="24"/>
        </w:rPr>
        <w:tab/>
        <w:t>He made his Will.</w:t>
      </w:r>
    </w:p>
    <w:p w14:paraId="690472DC" w14:textId="77777777" w:rsidR="000A66F6" w:rsidRDefault="000A66F6" w:rsidP="000A6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6AB747F9" w14:textId="77777777" w:rsidR="000A66F6" w:rsidRDefault="000A66F6" w:rsidP="000A66F6">
      <w:pPr>
        <w:pStyle w:val="NoSpacing"/>
        <w:rPr>
          <w:rFonts w:cs="Times New Roman"/>
          <w:szCs w:val="24"/>
        </w:rPr>
      </w:pPr>
    </w:p>
    <w:p w14:paraId="1451046F" w14:textId="77777777" w:rsidR="000A66F6" w:rsidRDefault="000A66F6" w:rsidP="000A66F6">
      <w:pPr>
        <w:pStyle w:val="NoSpacing"/>
        <w:rPr>
          <w:rFonts w:cs="Times New Roman"/>
          <w:szCs w:val="24"/>
        </w:rPr>
      </w:pPr>
    </w:p>
    <w:p w14:paraId="0323DC29" w14:textId="77777777" w:rsidR="000A66F6" w:rsidRDefault="000A66F6" w:rsidP="000A6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September 2022</w:t>
      </w:r>
    </w:p>
    <w:p w14:paraId="165D86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D8BF" w14:textId="77777777" w:rsidR="000A66F6" w:rsidRDefault="000A66F6" w:rsidP="009139A6">
      <w:r>
        <w:separator/>
      </w:r>
    </w:p>
  </w:endnote>
  <w:endnote w:type="continuationSeparator" w:id="0">
    <w:p w14:paraId="25AE6080" w14:textId="77777777" w:rsidR="000A66F6" w:rsidRDefault="000A66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40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8B8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05A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2F9DA" w14:textId="77777777" w:rsidR="000A66F6" w:rsidRDefault="000A66F6" w:rsidP="009139A6">
      <w:r>
        <w:separator/>
      </w:r>
    </w:p>
  </w:footnote>
  <w:footnote w:type="continuationSeparator" w:id="0">
    <w:p w14:paraId="791EC3DE" w14:textId="77777777" w:rsidR="000A66F6" w:rsidRDefault="000A66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25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57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D5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F6"/>
    <w:rsid w:val="000666E0"/>
    <w:rsid w:val="000A66F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60586"/>
  <w15:chartTrackingRefBased/>
  <w15:docId w15:val="{CCD394FF-9F39-48D4-9715-CAEBBCC5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66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2023-01-21T20:50:00Z</dcterms:created>
  <dcterms:modified xsi:type="dcterms:W3CDTF">2023-01-21T20:50:00Z</dcterms:modified>
</cp:coreProperties>
</file>